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7B1EE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WHITE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0F71E5AF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Parish Clerk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Tenterden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1F852578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FB3D97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76B142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cited for being a suspected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Burbache</w:t>
      </w:r>
      <w:proofErr w:type="spellEnd"/>
      <w:r>
        <w:rPr>
          <w:rFonts w:ascii="Times New Roman" w:hAnsi="Times New Roman" w:cs="Times New Roman"/>
          <w:sz w:val="24"/>
          <w:szCs w:val="24"/>
        </w:rPr>
        <w:t>, official of the</w:t>
      </w:r>
    </w:p>
    <w:p w14:paraId="1A7AFDEE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Archbishop of Canterbury(q.v.).</w:t>
      </w:r>
    </w:p>
    <w:p w14:paraId="7B6C5BD7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070C32C8" w14:textId="77777777" w:rsidR="001E3FFE" w:rsidRDefault="001E3FFE" w:rsidP="001E3FF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7A04D6E1" w14:textId="77777777" w:rsidR="001E3FFE" w:rsidRDefault="001E3FFE" w:rsidP="001E3FF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Department of History of the University of York, September 1475 </w:t>
      </w:r>
    </w:p>
    <w:p w14:paraId="26B466BB" w14:textId="77777777" w:rsidR="001E3FFE" w:rsidRDefault="001E3FFE" w:rsidP="001E3FF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pp.410-11)</w:t>
      </w:r>
    </w:p>
    <w:p w14:paraId="71D5EA79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excommunicated in his absence, having repeatedly failed to appear.</w:t>
      </w:r>
    </w:p>
    <w:p w14:paraId="36911C4B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77F7384B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78749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DE70C" w14:textId="77777777" w:rsidR="001E3FFE" w:rsidRDefault="001E3FFE" w:rsidP="001E3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76AD34D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FA32E" w14:textId="77777777" w:rsidR="001E3FFE" w:rsidRDefault="001E3FFE" w:rsidP="009139A6">
      <w:r>
        <w:separator/>
      </w:r>
    </w:p>
  </w:endnote>
  <w:endnote w:type="continuationSeparator" w:id="0">
    <w:p w14:paraId="18A59CEF" w14:textId="77777777" w:rsidR="001E3FFE" w:rsidRDefault="001E3F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62C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E15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AC1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21957" w14:textId="77777777" w:rsidR="001E3FFE" w:rsidRDefault="001E3FFE" w:rsidP="009139A6">
      <w:r>
        <w:separator/>
      </w:r>
    </w:p>
  </w:footnote>
  <w:footnote w:type="continuationSeparator" w:id="0">
    <w:p w14:paraId="49B5F2BF" w14:textId="77777777" w:rsidR="001E3FFE" w:rsidRDefault="001E3F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35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37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A04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FFE"/>
    <w:rsid w:val="000666E0"/>
    <w:rsid w:val="001E3FF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020732"/>
  <w15:chartTrackingRefBased/>
  <w15:docId w15:val="{99B98810-896E-4BEB-9935-7B47730CE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2022-01-26T20:08:00Z</dcterms:created>
  <dcterms:modified xsi:type="dcterms:W3CDTF">2022-01-26T20:08:00Z</dcterms:modified>
</cp:coreProperties>
</file>